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AE7" w:rsidRPr="00513FE6" w:rsidRDefault="00720AE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AE7" w:rsidRPr="00513FE6" w:rsidRDefault="00720AE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20AE7" w:rsidRPr="00513FE6" w:rsidRDefault="00720AE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20AE7" w:rsidRPr="00513FE6" w:rsidRDefault="00720AE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20AE7" w:rsidRDefault="00720AE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20AE7" w:rsidRPr="00E40E79" w:rsidRDefault="00720AE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720AE7" w:rsidRPr="00513FE6" w:rsidRDefault="00720AE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2641</w:t>
      </w:r>
    </w:p>
    <w:p w:rsidR="00720AE7" w:rsidRPr="003C0768" w:rsidRDefault="00720AE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20AE7" w:rsidRPr="00E40E79" w:rsidRDefault="00720AE7" w:rsidP="00B05BA8">
      <w:pPr>
        <w:rPr>
          <w:rFonts w:ascii="Century" w:hAnsi="Century"/>
          <w:sz w:val="18"/>
          <w:szCs w:val="26"/>
          <w:lang w:val="uk-UA"/>
        </w:rPr>
      </w:pPr>
    </w:p>
    <w:p w:rsidR="00720AE7" w:rsidRPr="003C0768" w:rsidRDefault="00720AE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Андрущишину Андрію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20AE7" w:rsidRPr="00E40E79" w:rsidRDefault="00720AE7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720AE7" w:rsidRPr="003C0768" w:rsidRDefault="00720AE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Андрущишину Андрію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20AE7" w:rsidRPr="003C0768" w:rsidRDefault="00720AE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20AE7" w:rsidRDefault="00720AE7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Андрущишину Андрію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9,4381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4620986200:04:000:0211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720AE7" w:rsidRPr="007C76DF" w:rsidRDefault="00720AE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Андрущишину Андрію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20AE7" w:rsidRPr="003C0768" w:rsidRDefault="00720AE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20AE7" w:rsidRPr="003C0768" w:rsidRDefault="00720AE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720AE7" w:rsidRDefault="00720AE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20AE7" w:rsidRPr="003C0768" w:rsidRDefault="00720AE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20AE7" w:rsidRDefault="00720AE7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720AE7" w:rsidSect="00720AE7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20AE7" w:rsidRPr="003C0768" w:rsidRDefault="00720AE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20AE7" w:rsidRPr="003C0768" w:rsidSect="00720AE7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20AE7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69B067C-9A6B-4194-98FC-1BA76A74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2</Pages>
  <Words>325</Words>
  <Characters>2317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